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64FB35"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w:t>
        </w:r>
        <w:r w:rsidR="00A8504E">
          <w:rPr>
            <w:b/>
            <w:noProof/>
            <w:sz w:val="24"/>
          </w:rPr>
          <w:t>2</w:t>
        </w:r>
        <w:r w:rsidR="00DF30F1">
          <w:rPr>
            <w:b/>
            <w:noProof/>
            <w:sz w:val="24"/>
          </w:rPr>
          <w:t>2</w:t>
        </w:r>
      </w:fldSimple>
      <w:r>
        <w:rPr>
          <w:b/>
          <w:i/>
          <w:noProof/>
          <w:sz w:val="28"/>
        </w:rPr>
        <w:tab/>
      </w:r>
      <w:fldSimple w:instr=" DOCPROPERTY  Tdoc#  \* MERGEFORMAT ">
        <w:r w:rsidR="00067CAC">
          <w:rPr>
            <w:b/>
            <w:i/>
            <w:noProof/>
            <w:sz w:val="28"/>
          </w:rPr>
          <w:t>R3-2</w:t>
        </w:r>
        <w:r w:rsidR="006B2AB4">
          <w:rPr>
            <w:b/>
            <w:i/>
            <w:noProof/>
            <w:sz w:val="28"/>
          </w:rPr>
          <w:t>3</w:t>
        </w:r>
        <w:r w:rsidR="00DF30F1">
          <w:rPr>
            <w:b/>
            <w:i/>
            <w:noProof/>
            <w:sz w:val="28"/>
          </w:rPr>
          <w:t>7082</w:t>
        </w:r>
      </w:fldSimple>
    </w:p>
    <w:p w14:paraId="7CB45193" w14:textId="4E636E0C" w:rsidR="001E41F3" w:rsidRDefault="00000000" w:rsidP="005E2C44">
      <w:pPr>
        <w:pStyle w:val="CRCoverPage"/>
        <w:outlineLvl w:val="0"/>
        <w:rPr>
          <w:b/>
          <w:noProof/>
          <w:sz w:val="24"/>
        </w:rPr>
      </w:pPr>
      <w:fldSimple w:instr=" DOCPROPERTY  Location  \* MERGEFORMAT ">
        <w:r w:rsidR="00DF30F1">
          <w:rPr>
            <w:b/>
            <w:noProof/>
            <w:sz w:val="24"/>
          </w:rPr>
          <w:t>Chicago</w:t>
        </w:r>
        <w:r w:rsidR="00A8504E">
          <w:rPr>
            <w:b/>
            <w:noProof/>
            <w:sz w:val="24"/>
          </w:rPr>
          <w:t xml:space="preserve">, </w:t>
        </w:r>
        <w:r w:rsidR="00DF30F1">
          <w:rPr>
            <w:b/>
            <w:noProof/>
            <w:sz w:val="24"/>
          </w:rPr>
          <w:t>USA</w:t>
        </w:r>
      </w:fldSimple>
      <w:r w:rsidR="001E41F3">
        <w:rPr>
          <w:b/>
          <w:noProof/>
          <w:sz w:val="24"/>
        </w:rPr>
        <w:t xml:space="preserve">, </w:t>
      </w:r>
      <w:fldSimple w:instr=" DOCPROPERTY  StartDate  \* MERGEFORMAT ">
        <w:r w:rsidR="00DF30F1">
          <w:rPr>
            <w:b/>
            <w:noProof/>
            <w:sz w:val="24"/>
          </w:rPr>
          <w:t>13</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E56678">
          <w:rPr>
            <w:b/>
            <w:noProof/>
            <w:sz w:val="24"/>
          </w:rPr>
          <w:t>1</w:t>
        </w:r>
        <w:r w:rsidR="00DF30F1">
          <w:rPr>
            <w:b/>
            <w:noProof/>
            <w:sz w:val="24"/>
          </w:rPr>
          <w:t>7</w:t>
        </w:r>
        <w:r w:rsidR="006B2AB4">
          <w:rPr>
            <w:b/>
            <w:noProof/>
            <w:sz w:val="24"/>
          </w:rPr>
          <w:t xml:space="preserve"> </w:t>
        </w:r>
        <w:r w:rsidR="00DF30F1">
          <w:rPr>
            <w:b/>
            <w:noProof/>
            <w:sz w:val="24"/>
          </w:rPr>
          <w:t>Novem</w:t>
        </w:r>
        <w:r w:rsidR="00E56678">
          <w:rPr>
            <w:b/>
            <w:noProof/>
            <w:sz w:val="24"/>
          </w:rPr>
          <w:t>ber</w:t>
        </w:r>
        <w:r w:rsidR="000271AC">
          <w:rPr>
            <w:b/>
            <w:noProof/>
            <w:sz w:val="24"/>
          </w:rPr>
          <w:t xml:space="preserve"> 202</w:t>
        </w:r>
        <w:r w:rsidR="006B2AB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55DBC" w:rsidR="001E41F3" w:rsidRPr="00410371" w:rsidRDefault="00000000" w:rsidP="00E13F3D">
            <w:pPr>
              <w:pStyle w:val="CRCoverPage"/>
              <w:spacing w:after="0"/>
              <w:jc w:val="right"/>
              <w:rPr>
                <w:b/>
                <w:noProof/>
                <w:sz w:val="28"/>
              </w:rPr>
            </w:pPr>
            <w:fldSimple w:instr=" DOCPROPERTY  Spec#  \* MERGEFORMAT ">
              <w:r w:rsidR="00067CAC">
                <w:rPr>
                  <w:b/>
                  <w:noProof/>
                  <w:sz w:val="28"/>
                </w:rPr>
                <w:t>38.</w:t>
              </w:r>
              <w:r w:rsidR="0011519E">
                <w:rPr>
                  <w:b/>
                  <w:noProof/>
                  <w:sz w:val="28"/>
                </w:rPr>
                <w:t>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11963" w:rsidR="001E41F3" w:rsidRPr="00410371" w:rsidRDefault="00000000" w:rsidP="00547111">
            <w:pPr>
              <w:pStyle w:val="CRCoverPage"/>
              <w:spacing w:after="0"/>
              <w:rPr>
                <w:noProof/>
              </w:rPr>
            </w:pPr>
            <w:fldSimple w:instr=" DOCPROPERTY  Cr#  \* MERGEFORMAT ">
              <w:r w:rsidR="00DB585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DA2ED" w:rsidR="001E41F3" w:rsidRPr="00410371" w:rsidRDefault="001151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A483C" w:rsidR="001E41F3" w:rsidRPr="00410371" w:rsidRDefault="00000000">
            <w:pPr>
              <w:pStyle w:val="CRCoverPage"/>
              <w:spacing w:after="0"/>
              <w:jc w:val="center"/>
              <w:rPr>
                <w:noProof/>
                <w:sz w:val="28"/>
              </w:rPr>
            </w:pPr>
            <w:fldSimple w:instr=" DOCPROPERTY  Version  \* MERGEFORMAT ">
              <w:r w:rsidR="00067CAC">
                <w:rPr>
                  <w:b/>
                  <w:noProof/>
                  <w:sz w:val="28"/>
                </w:rPr>
                <w:t>17.</w:t>
              </w:r>
              <w:r w:rsidR="00357BC8">
                <w:rPr>
                  <w:b/>
                  <w:noProof/>
                  <w:sz w:val="28"/>
                </w:rPr>
                <w:t>6</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770D6" w:rsidR="001E41F3" w:rsidRDefault="00695B53">
            <w:pPr>
              <w:pStyle w:val="CRCoverPage"/>
              <w:spacing w:after="0"/>
              <w:ind w:left="100"/>
              <w:rPr>
                <w:noProof/>
              </w:rPr>
            </w:pPr>
            <w:r w:rsidRPr="00695B53">
              <w:t xml:space="preserve">(BL CR </w:t>
            </w:r>
            <w:r w:rsidR="0011519E">
              <w:t>to</w:t>
            </w:r>
            <w:r w:rsidRPr="00695B53">
              <w:t xml:space="preserve"> TS 38.</w:t>
            </w:r>
            <w:r w:rsidR="0011519E">
              <w:t>305</w:t>
            </w:r>
            <w:r w:rsidRPr="00695B53">
              <w:t xml:space="preserve">) </w:t>
            </w:r>
            <w:r w:rsidR="0011519E">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655BE" w:rsidR="001E41F3" w:rsidRDefault="00695B53">
            <w:pPr>
              <w:pStyle w:val="CRCoverPage"/>
              <w:spacing w:after="0"/>
              <w:ind w:left="100"/>
              <w:rPr>
                <w:noProof/>
              </w:rPr>
            </w:pPr>
            <w:r w:rsidRPr="00695B53">
              <w:t xml:space="preserve">Nokia, Nokia Shanghai Bell, </w:t>
            </w:r>
            <w:r w:rsidR="00976E26">
              <w:t>CATT, Huawei, Ericsson, Xiaomi, ZTE,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00000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B2F42" w:rsidR="001E41F3" w:rsidRDefault="00000000">
            <w:pPr>
              <w:pStyle w:val="CRCoverPage"/>
              <w:spacing w:after="0"/>
              <w:ind w:left="100"/>
              <w:rPr>
                <w:noProof/>
              </w:rPr>
            </w:pPr>
            <w:fldSimple w:instr=" DOCPROPERTY  RelatedWis  \* MERGEFORMAT ">
              <w:r w:rsidR="0011519E">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52B33" w:rsidR="001E41F3" w:rsidRDefault="00000000">
            <w:pPr>
              <w:pStyle w:val="CRCoverPage"/>
              <w:spacing w:after="0"/>
              <w:ind w:left="100"/>
              <w:rPr>
                <w:noProof/>
              </w:rPr>
            </w:pPr>
            <w:fldSimple w:instr=" DOCPROPERTY  ResDate  \* MERGEFORMAT ">
              <w:r w:rsidR="000271AC">
                <w:rPr>
                  <w:noProof/>
                </w:rPr>
                <w:t>202</w:t>
              </w:r>
              <w:r w:rsidR="005F0419">
                <w:rPr>
                  <w:noProof/>
                </w:rPr>
                <w:t>3</w:t>
              </w:r>
              <w:r w:rsidR="000271AC">
                <w:rPr>
                  <w:noProof/>
                </w:rPr>
                <w:t>-</w:t>
              </w:r>
              <w:r w:rsidR="00976E26">
                <w:rPr>
                  <w:noProof/>
                </w:rPr>
                <w:t>10</w:t>
              </w:r>
              <w:r w:rsidR="000271AC">
                <w:rPr>
                  <w:noProof/>
                </w:rPr>
                <w:t>-</w:t>
              </w:r>
              <w:r w:rsidR="00976E26">
                <w:rPr>
                  <w:noProof/>
                </w:rPr>
                <w:t>1</w:t>
              </w:r>
              <w:r w:rsidR="00357BC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05E1F" w:rsidR="001E41F3" w:rsidRDefault="00695B5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E7964" w:rsidR="001E41F3" w:rsidRDefault="00000000">
            <w:pPr>
              <w:pStyle w:val="CRCoverPage"/>
              <w:spacing w:after="0"/>
              <w:ind w:left="100"/>
              <w:rPr>
                <w:noProof/>
              </w:rPr>
            </w:pPr>
            <w:fldSimple w:instr=" DOCPROPERTY  Release  \* MERGEFORMAT ">
              <w:r w:rsidR="00067CAC">
                <w:rPr>
                  <w:noProof/>
                </w:rPr>
                <w:t>Rel-1</w:t>
              </w:r>
              <w:r w:rsidR="00695B5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BE21B" w:rsidR="002F6C50" w:rsidRDefault="00A4345F" w:rsidP="00B3166B">
            <w:pPr>
              <w:pStyle w:val="CRCoverPage"/>
              <w:spacing w:after="0"/>
              <w:ind w:left="100"/>
              <w:rPr>
                <w:noProof/>
              </w:rPr>
            </w:pPr>
            <w:r w:rsidRPr="00A4345F">
              <w:rPr>
                <w:noProof/>
              </w:rPr>
              <w:t xml:space="preserve">The CR introduces functionality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EA1F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D76B2" w:rsidR="000271AC" w:rsidRDefault="00A4345F" w:rsidP="00A4345F">
            <w:pPr>
              <w:pStyle w:val="CRCoverPage"/>
              <w:numPr>
                <w:ilvl w:val="0"/>
                <w:numId w:val="7"/>
              </w:numPr>
              <w:spacing w:after="0"/>
            </w:pPr>
            <w:r>
              <w:t>Add description of procedures for cross-cell SRS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70D6D" w:rsidR="001E41F3" w:rsidRDefault="00A4345F">
            <w:pPr>
              <w:pStyle w:val="CRCoverPage"/>
              <w:spacing w:after="0"/>
              <w:ind w:left="100"/>
              <w:rPr>
                <w:noProof/>
              </w:rPr>
            </w:pPr>
            <w:r>
              <w:rPr>
                <w:noProof/>
              </w:rPr>
              <w:t>Missing</w:t>
            </w:r>
            <w:r w:rsidR="000D027A" w:rsidRPr="000D027A">
              <w:rPr>
                <w:noProof/>
              </w:rPr>
              <w:t xml:space="preserve"> </w:t>
            </w:r>
            <w:r w:rsidR="000D027A">
              <w:rPr>
                <w:noProof/>
              </w:rPr>
              <w:t xml:space="preserve">stage 2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BEBCA" w:rsidR="001E41F3" w:rsidRDefault="00B02F3A">
            <w:pPr>
              <w:pStyle w:val="CRCoverPage"/>
              <w:spacing w:after="0"/>
              <w:ind w:left="100"/>
              <w:rPr>
                <w:noProof/>
              </w:rPr>
            </w:pPr>
            <w:r>
              <w:rPr>
                <w:noProof/>
              </w:rPr>
              <w:t>7</w:t>
            </w:r>
            <w:r w:rsidR="00695B53">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8C9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7B7F3" w:rsidR="001E41F3" w:rsidRDefault="001151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845181" w:rsidR="001E41F3" w:rsidRDefault="0011519E" w:rsidP="0011519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AC0BB" w14:textId="7D9DBC7F" w:rsidR="00E56678" w:rsidRDefault="004D78E6" w:rsidP="0011519E">
            <w:pPr>
              <w:pStyle w:val="CRCoverPage"/>
              <w:spacing w:after="0"/>
              <w:ind w:left="100"/>
              <w:rPr>
                <w:noProof/>
              </w:rPr>
            </w:pPr>
            <w:r>
              <w:rPr>
                <w:noProof/>
              </w:rPr>
              <w:t>RAN3#12</w:t>
            </w:r>
            <w:r w:rsidR="0075225C">
              <w:rPr>
                <w:noProof/>
              </w:rPr>
              <w:t>1bis</w:t>
            </w:r>
            <w:r>
              <w:rPr>
                <w:noProof/>
              </w:rPr>
              <w:t xml:space="preserve"> (post)</w:t>
            </w:r>
            <w:r w:rsidR="00340614">
              <w:rPr>
                <w:noProof/>
              </w:rPr>
              <w:t xml:space="preserve">: Inclusion of </w:t>
            </w:r>
            <w:r>
              <w:rPr>
                <w:noProof/>
              </w:rPr>
              <w:t xml:space="preserve">agreed </w:t>
            </w:r>
            <w:r w:rsidR="00340614">
              <w:rPr>
                <w:noProof/>
              </w:rPr>
              <w:t>TP (R3-23</w:t>
            </w:r>
            <w:r w:rsidR="0011519E">
              <w:rPr>
                <w:noProof/>
              </w:rPr>
              <w:t>5812</w:t>
            </w:r>
            <w:r w:rsidR="00340614">
              <w:rPr>
                <w:noProof/>
              </w:rPr>
              <w:t>)</w:t>
            </w:r>
          </w:p>
          <w:p w14:paraId="6ACA4173" w14:textId="69EDD908" w:rsidR="0075225C" w:rsidRDefault="0075225C" w:rsidP="0011519E">
            <w:pPr>
              <w:pStyle w:val="CRCoverPage"/>
              <w:spacing w:after="0"/>
              <w:ind w:left="100"/>
              <w:rPr>
                <w:noProof/>
              </w:rPr>
            </w:pPr>
            <w:r>
              <w:rPr>
                <w:noProof/>
              </w:rPr>
              <w:t>RAN3#122 (pre):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3513F8CC" w14:textId="77777777" w:rsidR="00BC673C" w:rsidRPr="00AF7414" w:rsidRDefault="00BC673C" w:rsidP="00BC673C">
      <w:pPr>
        <w:pStyle w:val="Heading2"/>
        <w:rPr>
          <w:ins w:id="1" w:author="BL CR" w:date="2023-11-01T17:44:00Z"/>
        </w:rPr>
      </w:pPr>
      <w:bookmarkStart w:id="2" w:name="_Toc99123710"/>
      <w:bookmarkStart w:id="3" w:name="_Toc99662516"/>
      <w:bookmarkStart w:id="4" w:name="_Toc105152594"/>
      <w:bookmarkStart w:id="5" w:name="_Toc105174400"/>
      <w:bookmarkStart w:id="6" w:name="_Hlk99614805"/>
      <w:ins w:id="7" w:author="BL CR" w:date="2023-11-01T17:44:00Z">
        <w:r w:rsidRPr="00ED672E">
          <w:rPr>
            <w:rFonts w:eastAsiaTheme="minorEastAsia" w:hint="eastAsia"/>
          </w:rPr>
          <w:t>7.x</w:t>
        </w:r>
        <w:r>
          <w:tab/>
        </w:r>
        <w:r w:rsidRPr="00976E26">
          <w:rPr>
            <w:rFonts w:hint="eastAsia"/>
          </w:rPr>
          <w:t>Procedures for</w:t>
        </w:r>
        <w:r w:rsidRPr="00976E26">
          <w:t xml:space="preserve"> </w:t>
        </w:r>
        <w:r w:rsidRPr="00976E26">
          <w:rPr>
            <w:rFonts w:eastAsiaTheme="minorEastAsia" w:hint="eastAsia"/>
          </w:rPr>
          <w:t>Cross-Cell</w:t>
        </w:r>
        <w:r w:rsidRPr="00976E26">
          <w:t xml:space="preserve"> SRS </w:t>
        </w:r>
        <w:r w:rsidRPr="00976E26">
          <w:rPr>
            <w:rFonts w:eastAsiaTheme="minorEastAsia" w:hint="eastAsia"/>
          </w:rPr>
          <w:t>C</w:t>
        </w:r>
        <w:r w:rsidRPr="00976E26">
          <w:t>onfiguration</w:t>
        </w:r>
      </w:ins>
    </w:p>
    <w:p w14:paraId="5A3C69F3" w14:textId="77777777" w:rsidR="00BC673C" w:rsidRPr="00AF7414" w:rsidRDefault="00BC673C" w:rsidP="00BC673C">
      <w:pPr>
        <w:pStyle w:val="Heading3"/>
        <w:rPr>
          <w:ins w:id="8" w:author="BL CR" w:date="2023-11-01T17:44:00Z"/>
        </w:rPr>
      </w:pPr>
      <w:ins w:id="9" w:author="BL CR" w:date="2023-11-01T17:44:00Z">
        <w:r w:rsidRPr="00AF7414">
          <w:rPr>
            <w:rFonts w:eastAsiaTheme="minorEastAsia"/>
          </w:rPr>
          <w:t>7.x.1</w:t>
        </w:r>
        <w:r>
          <w:tab/>
        </w:r>
        <w:r w:rsidRPr="00AF7414">
          <w:t>General</w:t>
        </w:r>
      </w:ins>
    </w:p>
    <w:p w14:paraId="5AB976D4" w14:textId="77777777" w:rsidR="00BC673C" w:rsidRPr="00C53717" w:rsidRDefault="00BC673C" w:rsidP="00BC673C">
      <w:pPr>
        <w:rPr>
          <w:ins w:id="10" w:author="BL CR" w:date="2023-11-01T17:44:00Z"/>
        </w:rPr>
      </w:pPr>
      <w:ins w:id="11" w:author="BL CR" w:date="2023-11-01T17:44:00Z">
        <w:r w:rsidRPr="00C53717">
          <w:t xml:space="preserve">The </w:t>
        </w:r>
        <w:r>
          <w:rPr>
            <w:rFonts w:eastAsiaTheme="minorEastAsia" w:hint="eastAsia"/>
            <w:lang w:eastAsia="zh-CN"/>
          </w:rPr>
          <w:t>Cross-Cell SRS Configuration</w:t>
        </w:r>
        <w:r w:rsidRPr="00C53717">
          <w:t xml:space="preserve"> procedure is used by the network to </w:t>
        </w:r>
        <w:r>
          <w:rPr>
            <w:rFonts w:eastAsiaTheme="minorEastAsia" w:hint="eastAsia"/>
            <w:lang w:eastAsia="zh-CN"/>
          </w:rPr>
          <w:t xml:space="preserve">configure the cross-cell SRS configuration for the UE, including the </w:t>
        </w:r>
        <w:r>
          <w:rPr>
            <w:rFonts w:eastAsia="SimSun" w:hint="eastAsia"/>
            <w:lang w:eastAsia="zh-CN"/>
          </w:rPr>
          <w:t>A</w:t>
        </w:r>
        <w:r w:rsidRPr="00981328">
          <w:rPr>
            <w:rFonts w:eastAsia="SimSun" w:cs="Arial" w:hint="eastAsia"/>
            <w:lang w:eastAsia="zh-CN" w:bidi="ar"/>
          </w:rPr>
          <w:t xml:space="preserve">rea </w:t>
        </w:r>
        <w:r>
          <w:rPr>
            <w:rFonts w:eastAsia="SimSun" w:cs="Arial" w:hint="eastAsia"/>
            <w:lang w:eastAsia="zh-CN" w:bidi="ar"/>
          </w:rPr>
          <w:t>S</w:t>
        </w:r>
        <w:r w:rsidRPr="00981328">
          <w:rPr>
            <w:rFonts w:eastAsia="SimSun" w:cs="Arial" w:hint="eastAsia"/>
            <w:lang w:eastAsia="zh-CN" w:bidi="ar"/>
          </w:rPr>
          <w:t xml:space="preserve">pecific SRS </w:t>
        </w:r>
        <w:r>
          <w:rPr>
            <w:rFonts w:eastAsia="SimSun" w:cs="Arial" w:hint="eastAsia"/>
            <w:lang w:eastAsia="zh-CN" w:bidi="ar"/>
          </w:rPr>
          <w:t>R</w:t>
        </w:r>
        <w:r w:rsidRPr="00981328">
          <w:rPr>
            <w:rFonts w:eastAsia="SimSun" w:cs="Arial" w:hint="eastAsia"/>
            <w:lang w:eastAsia="zh-CN" w:bidi="ar"/>
          </w:rPr>
          <w:t xml:space="preserve">esource </w:t>
        </w:r>
        <w:r>
          <w:rPr>
            <w:rFonts w:eastAsia="SimSun" w:cs="Arial" w:hint="eastAsia"/>
            <w:lang w:eastAsia="zh-CN" w:bidi="ar"/>
          </w:rPr>
          <w:t>A</w:t>
        </w:r>
        <w:r w:rsidRPr="00981328">
          <w:rPr>
            <w:rFonts w:eastAsia="SimSun" w:cs="Arial" w:hint="eastAsia"/>
            <w:lang w:eastAsia="zh-CN" w:bidi="ar"/>
          </w:rPr>
          <w:t>llocation</w:t>
        </w:r>
        <w:r>
          <w:rPr>
            <w:rFonts w:eastAsia="SimSun" w:cs="Arial" w:hint="eastAsia"/>
            <w:lang w:eastAsia="zh-CN" w:bidi="ar"/>
          </w:rPr>
          <w:t xml:space="preserve"> Procedure</w:t>
        </w:r>
        <w:r>
          <w:rPr>
            <w:rFonts w:eastAsiaTheme="minorEastAsia" w:hint="eastAsia"/>
            <w:lang w:eastAsia="zh-CN"/>
          </w:rPr>
          <w:t xml:space="preserve"> and </w:t>
        </w:r>
        <w:r>
          <w:rPr>
            <w:rFonts w:eastAsia="SimSun" w:hint="eastAsia"/>
            <w:lang w:eastAsia="zh-CN"/>
          </w:rPr>
          <w:t>A</w:t>
        </w:r>
        <w:r w:rsidRPr="00981328">
          <w:rPr>
            <w:rFonts w:eastAsia="SimSun" w:cs="Arial" w:hint="eastAsia"/>
            <w:lang w:eastAsia="zh-CN" w:bidi="ar"/>
          </w:rPr>
          <w:t xml:space="preserve">rea </w:t>
        </w:r>
        <w:r>
          <w:rPr>
            <w:rFonts w:eastAsia="SimSun" w:cs="Arial" w:hint="eastAsia"/>
            <w:lang w:eastAsia="zh-CN" w:bidi="ar"/>
          </w:rPr>
          <w:t>S</w:t>
        </w:r>
        <w:r w:rsidRPr="00981328">
          <w:rPr>
            <w:rFonts w:eastAsia="SimSun" w:cs="Arial" w:hint="eastAsia"/>
            <w:lang w:eastAsia="zh-CN" w:bidi="ar"/>
          </w:rPr>
          <w:t xml:space="preserve">pecific SRS </w:t>
        </w:r>
        <w:r>
          <w:rPr>
            <w:rFonts w:eastAsia="SimSun" w:cs="Arial" w:hint="eastAsia"/>
            <w:lang w:eastAsia="zh-CN" w:bidi="ar"/>
          </w:rPr>
          <w:t>R</w:t>
        </w:r>
        <w:r w:rsidRPr="00981328">
          <w:rPr>
            <w:rFonts w:eastAsia="SimSun" w:cs="Arial" w:hint="eastAsia"/>
            <w:lang w:eastAsia="zh-CN" w:bidi="ar"/>
          </w:rPr>
          <w:t xml:space="preserve">esource </w:t>
        </w:r>
        <w:r>
          <w:rPr>
            <w:rFonts w:eastAsia="SimSun" w:cs="Arial" w:hint="eastAsia"/>
            <w:lang w:eastAsia="zh-CN" w:bidi="ar"/>
          </w:rPr>
          <w:t>U</w:t>
        </w:r>
        <w:r w:rsidRPr="00981328">
          <w:rPr>
            <w:rFonts w:eastAsia="SimSun" w:cs="Arial" w:hint="eastAsia"/>
            <w:lang w:eastAsia="zh-CN" w:bidi="ar"/>
          </w:rPr>
          <w:t>pdate</w:t>
        </w:r>
        <w:r>
          <w:rPr>
            <w:rFonts w:eastAsia="SimSun" w:cs="Arial" w:hint="eastAsia"/>
            <w:lang w:eastAsia="zh-CN" w:bidi="ar"/>
          </w:rPr>
          <w:t xml:space="preserve"> Procedure</w:t>
        </w:r>
        <w:r w:rsidRPr="00C53717">
          <w:t>.</w:t>
        </w:r>
      </w:ins>
    </w:p>
    <w:p w14:paraId="18107DE8" w14:textId="77777777" w:rsidR="00BC673C" w:rsidRPr="00AF7414" w:rsidRDefault="00BC673C" w:rsidP="00BC673C">
      <w:pPr>
        <w:pStyle w:val="NO"/>
        <w:rPr>
          <w:ins w:id="12" w:author="BL CR" w:date="2023-11-01T17:44:00Z"/>
          <w:rFonts w:eastAsia="SimSun"/>
          <w:color w:val="FF0000"/>
          <w:lang w:eastAsia="zh-CN" w:bidi="ar"/>
        </w:rPr>
      </w:pPr>
      <w:ins w:id="13" w:author="BL CR" w:date="2023-11-01T17:44:00Z">
        <w:r w:rsidRPr="00AF7414">
          <w:rPr>
            <w:rFonts w:eastAsia="SimSun"/>
            <w:color w:val="FF0000"/>
            <w:lang w:eastAsia="zh-CN" w:bidi="ar"/>
          </w:rPr>
          <w:t>Editor’s Note: The name of the procedures and the general description could be updated or refined.</w:t>
        </w:r>
      </w:ins>
    </w:p>
    <w:p w14:paraId="4BBAED6B" w14:textId="77777777" w:rsidR="00BC673C" w:rsidRPr="00AF7414" w:rsidRDefault="00BC673C" w:rsidP="00BC673C">
      <w:pPr>
        <w:pStyle w:val="Heading3"/>
        <w:rPr>
          <w:ins w:id="14" w:author="BL CR" w:date="2023-11-01T17:44:00Z"/>
          <w:rFonts w:eastAsiaTheme="minorEastAsia"/>
        </w:rPr>
      </w:pPr>
      <w:ins w:id="15" w:author="BL CR" w:date="2023-11-01T17:44:00Z">
        <w:r w:rsidRPr="00AF7414">
          <w:rPr>
            <w:rFonts w:eastAsiaTheme="minorEastAsia"/>
          </w:rPr>
          <w:t>7.x.2</w:t>
        </w:r>
        <w:bookmarkStart w:id="16" w:name="OLE_LINK5"/>
        <w:bookmarkStart w:id="17" w:name="OLE_LINK6"/>
        <w:r>
          <w:rPr>
            <w:rFonts w:eastAsiaTheme="minorEastAsia"/>
          </w:rPr>
          <w:tab/>
        </w:r>
        <w:r w:rsidRPr="00AF7414">
          <w:rPr>
            <w:rFonts w:eastAsiaTheme="minorEastAsia"/>
          </w:rPr>
          <w:t>Area Specific SRS Resource Allocation</w:t>
        </w:r>
        <w:bookmarkEnd w:id="16"/>
        <w:bookmarkEnd w:id="17"/>
        <w:r w:rsidRPr="00AF7414">
          <w:rPr>
            <w:rFonts w:eastAsiaTheme="minorEastAsia"/>
          </w:rPr>
          <w:t xml:space="preserve"> Procedure</w:t>
        </w:r>
      </w:ins>
    </w:p>
    <w:p w14:paraId="5D330E4A" w14:textId="77777777" w:rsidR="00BC673C" w:rsidRPr="002E6B68" w:rsidRDefault="00BC673C" w:rsidP="00BC673C">
      <w:pPr>
        <w:rPr>
          <w:ins w:id="18" w:author="BL CR" w:date="2023-11-01T17:44:00Z"/>
          <w:rFonts w:eastAsia="SimSun"/>
          <w:lang w:eastAsia="zh-CN" w:bidi="ar"/>
        </w:rPr>
      </w:pPr>
      <w:ins w:id="19" w:author="BL CR" w:date="2023-11-01T17:44:00Z">
        <w:r w:rsidRPr="002E6B68">
          <w:rPr>
            <w:rFonts w:eastAsia="SimSun"/>
            <w:lang w:eastAsia="zh-CN" w:bidi="ar"/>
          </w:rPr>
          <w:t xml:space="preserve">Figure </w:t>
        </w:r>
        <w:r>
          <w:rPr>
            <w:rFonts w:eastAsia="SimSun" w:hint="eastAsia"/>
            <w:lang w:eastAsia="zh-CN" w:bidi="ar"/>
          </w:rPr>
          <w:t>7.x.2</w:t>
        </w:r>
        <w:r w:rsidRPr="002E6B68">
          <w:rPr>
            <w:rFonts w:eastAsia="SimSun"/>
            <w:lang w:eastAsia="zh-CN" w:bidi="ar"/>
          </w:rPr>
          <w:t xml:space="preserve">-1 shows the </w:t>
        </w:r>
        <w:r>
          <w:rPr>
            <w:rFonts w:eastAsia="SimSun" w:hint="eastAsia"/>
            <w:lang w:eastAsia="zh-CN"/>
          </w:rPr>
          <w:t>A</w:t>
        </w:r>
        <w:r w:rsidRPr="00981328">
          <w:rPr>
            <w:rFonts w:eastAsia="SimSun" w:hint="eastAsia"/>
            <w:lang w:eastAsia="zh-CN" w:bidi="ar"/>
          </w:rPr>
          <w:t xml:space="preserve">rea </w:t>
        </w:r>
        <w:r>
          <w:rPr>
            <w:rFonts w:eastAsia="SimSun" w:hint="eastAsia"/>
            <w:lang w:eastAsia="zh-CN" w:bidi="ar"/>
          </w:rPr>
          <w:t>S</w:t>
        </w:r>
        <w:r w:rsidRPr="00981328">
          <w:rPr>
            <w:rFonts w:eastAsia="SimSun" w:hint="eastAsia"/>
            <w:lang w:eastAsia="zh-CN" w:bidi="ar"/>
          </w:rPr>
          <w:t xml:space="preserve">pecific SRS </w:t>
        </w:r>
        <w:r>
          <w:rPr>
            <w:rFonts w:eastAsia="SimSun" w:hint="eastAsia"/>
            <w:lang w:eastAsia="zh-CN" w:bidi="ar"/>
          </w:rPr>
          <w:t>R</w:t>
        </w:r>
        <w:r w:rsidRPr="00981328">
          <w:rPr>
            <w:rFonts w:eastAsia="SimSun" w:hint="eastAsia"/>
            <w:lang w:eastAsia="zh-CN" w:bidi="ar"/>
          </w:rPr>
          <w:t xml:space="preserve">esource </w:t>
        </w:r>
        <w:r>
          <w:rPr>
            <w:rFonts w:eastAsia="SimSun" w:hint="eastAsia"/>
            <w:lang w:eastAsia="zh-CN" w:bidi="ar"/>
          </w:rPr>
          <w:t>A</w:t>
        </w:r>
        <w:r w:rsidRPr="00981328">
          <w:rPr>
            <w:rFonts w:eastAsia="SimSun" w:hint="eastAsia"/>
            <w:lang w:eastAsia="zh-CN" w:bidi="ar"/>
          </w:rPr>
          <w:t>llocation</w:t>
        </w:r>
        <w:r>
          <w:rPr>
            <w:rFonts w:eastAsia="SimSun" w:hint="eastAsia"/>
            <w:lang w:eastAsia="zh-CN" w:bidi="ar"/>
          </w:rPr>
          <w:t xml:space="preserve"> Procedure.</w:t>
        </w:r>
      </w:ins>
    </w:p>
    <w:p w14:paraId="42A688E4" w14:textId="77777777" w:rsidR="00BC673C" w:rsidRPr="00E603EE" w:rsidRDefault="00BC673C" w:rsidP="00BC673C">
      <w:pPr>
        <w:pStyle w:val="BodyText"/>
        <w:ind w:left="540"/>
        <w:jc w:val="center"/>
        <w:rPr>
          <w:ins w:id="20" w:author="BL CR" w:date="2023-11-01T17:39:00Z"/>
          <w:rFonts w:eastAsiaTheme="minorEastAsia"/>
          <w:lang w:val="en-GB" w:eastAsia="zh-CN"/>
        </w:rPr>
      </w:pPr>
      <w:ins w:id="21" w:author="BL CR" w:date="2023-11-01T17:39:00Z">
        <w:r>
          <w:object w:dxaOrig="9778" w:dyaOrig="4615" w14:anchorId="5286D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6pt;height:201pt" o:ole="">
              <v:imagedata r:id="rId23" o:title=""/>
            </v:shape>
            <o:OLEObject Type="Embed" ProgID="Visio.Drawing.11" ShapeID="_x0000_i1031" DrawAspect="Content" ObjectID="_1760366295" r:id="rId24"/>
          </w:object>
        </w:r>
      </w:ins>
    </w:p>
    <w:p w14:paraId="09DE5B96" w14:textId="77777777" w:rsidR="00BC673C" w:rsidRDefault="00BC673C" w:rsidP="00BC673C">
      <w:pPr>
        <w:pStyle w:val="TF"/>
        <w:overflowPunct w:val="0"/>
        <w:autoSpaceDE w:val="0"/>
        <w:autoSpaceDN w:val="0"/>
        <w:adjustRightInd w:val="0"/>
        <w:textAlignment w:val="baseline"/>
        <w:rPr>
          <w:ins w:id="22" w:author="BL CR" w:date="2023-11-01T17:39:00Z"/>
          <w:rFonts w:eastAsia="SimSun" w:cs="Arial"/>
          <w:lang w:eastAsia="zh-CN" w:bidi="ar"/>
        </w:rPr>
      </w:pPr>
      <w:ins w:id="23" w:author="BL CR" w:date="2023-11-01T17:39:00Z">
        <w:r w:rsidRPr="00981328">
          <w:rPr>
            <w:rFonts w:eastAsia="SimSun" w:hint="eastAsia"/>
            <w:lang w:eastAsia="ja-JP"/>
          </w:rPr>
          <w:t xml:space="preserve">Figure </w:t>
        </w:r>
        <w:r>
          <w:rPr>
            <w:rFonts w:eastAsia="SimSun" w:hint="eastAsia"/>
            <w:lang w:eastAsia="zh-CN" w:bidi="ar"/>
          </w:rPr>
          <w:t>7.x</w:t>
        </w:r>
        <w:r w:rsidRPr="00981328">
          <w:rPr>
            <w:rFonts w:eastAsia="SimSun" w:hint="eastAsia"/>
            <w:lang w:eastAsia="zh-CN" w:bidi="ar"/>
          </w:rPr>
          <w:t>.</w:t>
        </w:r>
        <w:r w:rsidRPr="00981328">
          <w:rPr>
            <w:rFonts w:eastAsia="SimSun"/>
            <w:lang w:eastAsia="ja-JP"/>
          </w:rPr>
          <w:t>2-1</w:t>
        </w:r>
        <w:r w:rsidRPr="00981328">
          <w:rPr>
            <w:rFonts w:eastAsia="SimSun" w:hint="eastAsia"/>
            <w:lang w:eastAsia="ja-JP"/>
          </w:rPr>
          <w:t xml:space="preserve">: </w:t>
        </w:r>
        <w:r>
          <w:rPr>
            <w:rFonts w:eastAsia="SimSun" w:hint="eastAsia"/>
            <w:lang w:eastAsia="zh-CN"/>
          </w:rPr>
          <w:t>A</w:t>
        </w:r>
        <w:r w:rsidRPr="00981328">
          <w:rPr>
            <w:rFonts w:eastAsia="SimSun" w:cs="Arial" w:hint="eastAsia"/>
            <w:lang w:eastAsia="zh-CN" w:bidi="ar"/>
          </w:rPr>
          <w:t xml:space="preserve">rea </w:t>
        </w:r>
        <w:r>
          <w:rPr>
            <w:rFonts w:eastAsia="SimSun" w:cs="Arial" w:hint="eastAsia"/>
            <w:lang w:eastAsia="zh-CN" w:bidi="ar"/>
          </w:rPr>
          <w:t>S</w:t>
        </w:r>
        <w:r w:rsidRPr="00981328">
          <w:rPr>
            <w:rFonts w:eastAsia="SimSun" w:cs="Arial" w:hint="eastAsia"/>
            <w:lang w:eastAsia="zh-CN" w:bidi="ar"/>
          </w:rPr>
          <w:t xml:space="preserve">pecific SRS </w:t>
        </w:r>
        <w:r>
          <w:rPr>
            <w:rFonts w:eastAsia="SimSun" w:cs="Arial" w:hint="eastAsia"/>
            <w:lang w:eastAsia="zh-CN" w:bidi="ar"/>
          </w:rPr>
          <w:t>R</w:t>
        </w:r>
        <w:r w:rsidRPr="00981328">
          <w:rPr>
            <w:rFonts w:eastAsia="SimSun" w:cs="Arial" w:hint="eastAsia"/>
            <w:lang w:eastAsia="zh-CN" w:bidi="ar"/>
          </w:rPr>
          <w:t xml:space="preserve">esource </w:t>
        </w:r>
        <w:r>
          <w:rPr>
            <w:rFonts w:eastAsia="SimSun" w:cs="Arial" w:hint="eastAsia"/>
            <w:lang w:eastAsia="zh-CN" w:bidi="ar"/>
          </w:rPr>
          <w:t>A</w:t>
        </w:r>
        <w:r w:rsidRPr="00981328">
          <w:rPr>
            <w:rFonts w:eastAsia="SimSun" w:cs="Arial" w:hint="eastAsia"/>
            <w:lang w:eastAsia="zh-CN" w:bidi="ar"/>
          </w:rPr>
          <w:t>llocation</w:t>
        </w:r>
        <w:r>
          <w:rPr>
            <w:rFonts w:eastAsia="SimSun" w:cs="Arial" w:hint="eastAsia"/>
            <w:lang w:eastAsia="zh-CN" w:bidi="ar"/>
          </w:rPr>
          <w:t xml:space="preserve"> Procedure</w:t>
        </w:r>
      </w:ins>
    </w:p>
    <w:p w14:paraId="326C4B48" w14:textId="77777777" w:rsidR="00BC673C" w:rsidRDefault="00BC673C" w:rsidP="00BC673C">
      <w:pPr>
        <w:pStyle w:val="B1"/>
        <w:rPr>
          <w:ins w:id="24" w:author="BL CR" w:date="2023-11-01T17:39:00Z"/>
          <w:rStyle w:val="CommentReference"/>
          <w:sz w:val="20"/>
        </w:rPr>
      </w:pPr>
      <w:ins w:id="25" w:author="BL CR" w:date="2023-11-01T17:39:00Z">
        <w:r>
          <w:rPr>
            <w:rStyle w:val="CommentReference"/>
            <w:sz w:val="20"/>
          </w:rPr>
          <w:t>1.</w:t>
        </w:r>
        <w:r>
          <w:rPr>
            <w:rStyle w:val="CommentReference"/>
            <w:sz w:val="20"/>
          </w:rPr>
          <w:tab/>
        </w:r>
        <w:r w:rsidRPr="006F5DB6">
          <w:rPr>
            <w:rStyle w:val="CommentReference"/>
            <w:rFonts w:hint="eastAsia"/>
            <w:sz w:val="20"/>
          </w:rPr>
          <w:t xml:space="preserve">LMF initiates </w:t>
        </w:r>
        <w:proofErr w:type="spellStart"/>
        <w:r w:rsidRPr="006F5DB6">
          <w:rPr>
            <w:rStyle w:val="CommentReference"/>
            <w:rFonts w:hint="eastAsia"/>
            <w:sz w:val="20"/>
          </w:rPr>
          <w:t>NRPPa</w:t>
        </w:r>
        <w:proofErr w:type="spellEnd"/>
        <w:r w:rsidRPr="006F5DB6">
          <w:rPr>
            <w:rStyle w:val="CommentReference"/>
            <w:rFonts w:hint="eastAsia"/>
            <w:sz w:val="20"/>
          </w:rPr>
          <w:t xml:space="preserve"> Positioning Information Request towards the serving gNB, including LPHAP </w:t>
        </w:r>
        <w:r w:rsidRPr="006F5DB6">
          <w:rPr>
            <w:rStyle w:val="CommentReference"/>
            <w:sz w:val="20"/>
          </w:rPr>
          <w:t>A</w:t>
        </w:r>
        <w:r w:rsidRPr="006F5DB6">
          <w:rPr>
            <w:rStyle w:val="CommentReference"/>
            <w:rFonts w:hint="eastAsia"/>
            <w:sz w:val="20"/>
          </w:rPr>
          <w:t xml:space="preserve">ssistance Information in the </w:t>
        </w:r>
        <w:r w:rsidRPr="006F5DB6">
          <w:rPr>
            <w:rStyle w:val="CommentReference"/>
            <w:sz w:val="20"/>
          </w:rPr>
          <w:t>Requested SRS Transmission Characteristics</w:t>
        </w:r>
        <w:r w:rsidRPr="006F5DB6">
          <w:rPr>
            <w:rStyle w:val="CommentReference"/>
            <w:rFonts w:hint="eastAsia"/>
            <w:sz w:val="20"/>
          </w:rPr>
          <w:t>.</w:t>
        </w:r>
      </w:ins>
    </w:p>
    <w:p w14:paraId="7F90CF10" w14:textId="77777777" w:rsidR="00BC673C" w:rsidRDefault="00BC673C" w:rsidP="00BC673C">
      <w:pPr>
        <w:pStyle w:val="B1"/>
        <w:rPr>
          <w:ins w:id="26" w:author="BL CR" w:date="2023-11-01T17:39:00Z"/>
          <w:rStyle w:val="CommentReference"/>
          <w:sz w:val="20"/>
        </w:rPr>
      </w:pPr>
      <w:ins w:id="27" w:author="BL CR" w:date="2023-11-01T17:39:00Z">
        <w:r w:rsidRPr="006F5DB6">
          <w:rPr>
            <w:rStyle w:val="CommentReference"/>
            <w:sz w:val="20"/>
          </w:rPr>
          <w:t>2.</w:t>
        </w:r>
        <w:r w:rsidRPr="006F5DB6">
          <w:rPr>
            <w:rStyle w:val="CommentReference"/>
            <w:sz w:val="20"/>
          </w:rPr>
          <w:tab/>
          <w:t>T</w:t>
        </w:r>
        <w:r w:rsidRPr="006F5DB6">
          <w:rPr>
            <w:rStyle w:val="CommentReference"/>
            <w:rFonts w:hint="eastAsia"/>
            <w:sz w:val="20"/>
          </w:rPr>
          <w:t xml:space="preserve">he serving gNB allocates the area specific SRS </w:t>
        </w:r>
        <w:proofErr w:type="gramStart"/>
        <w:r w:rsidRPr="006F5DB6">
          <w:rPr>
            <w:rStyle w:val="CommentReference"/>
            <w:rFonts w:hint="eastAsia"/>
            <w:sz w:val="20"/>
          </w:rPr>
          <w:t>configuration, and</w:t>
        </w:r>
        <w:proofErr w:type="gramEnd"/>
        <w:r w:rsidRPr="006F5DB6">
          <w:rPr>
            <w:rStyle w:val="CommentReference"/>
            <w:rFonts w:hint="eastAsia"/>
            <w:sz w:val="20"/>
          </w:rPr>
          <w:t xml:space="preserve"> moves the UE back to RRC_INACTIVE by sending </w:t>
        </w:r>
        <w:proofErr w:type="spellStart"/>
        <w:r w:rsidRPr="006F5DB6">
          <w:rPr>
            <w:rStyle w:val="CommentReference"/>
            <w:rFonts w:hint="eastAsia"/>
            <w:sz w:val="20"/>
          </w:rPr>
          <w:t>RRCRelease</w:t>
        </w:r>
        <w:proofErr w:type="spellEnd"/>
        <w:r w:rsidRPr="006F5DB6">
          <w:rPr>
            <w:rStyle w:val="CommentReference"/>
            <w:rFonts w:hint="eastAsia"/>
            <w:sz w:val="20"/>
          </w:rPr>
          <w:t xml:space="preserve"> message, which includes the area specific SRS configuration, and corresponding validity area.</w:t>
        </w:r>
      </w:ins>
    </w:p>
    <w:p w14:paraId="716484B5" w14:textId="77777777" w:rsidR="00BC673C" w:rsidRDefault="00BC673C" w:rsidP="00BC673C">
      <w:pPr>
        <w:pStyle w:val="B1"/>
        <w:rPr>
          <w:ins w:id="28" w:author="BL CR" w:date="2023-11-01T17:39:00Z"/>
          <w:rStyle w:val="CommentReference"/>
          <w:sz w:val="20"/>
        </w:rPr>
      </w:pPr>
      <w:ins w:id="29" w:author="BL CR" w:date="2023-11-01T17:39:00Z">
        <w:r w:rsidRPr="006F5DB6">
          <w:rPr>
            <w:rStyle w:val="CommentReference"/>
            <w:sz w:val="20"/>
          </w:rPr>
          <w:t>3.</w:t>
        </w:r>
        <w:r w:rsidRPr="006F5DB6">
          <w:rPr>
            <w:rStyle w:val="CommentReference"/>
            <w:sz w:val="20"/>
          </w:rPr>
          <w:tab/>
          <w:t>T</w:t>
        </w:r>
        <w:r w:rsidRPr="006F5DB6">
          <w:rPr>
            <w:rStyle w:val="CommentReference"/>
            <w:rFonts w:hint="eastAsia"/>
            <w:sz w:val="20"/>
          </w:rPr>
          <w:t xml:space="preserve">he serving gNB responds the </w:t>
        </w:r>
        <w:proofErr w:type="spellStart"/>
        <w:r w:rsidRPr="006F5DB6">
          <w:rPr>
            <w:rStyle w:val="CommentReference"/>
            <w:rFonts w:hint="eastAsia"/>
            <w:sz w:val="20"/>
          </w:rPr>
          <w:t>NRPPa</w:t>
        </w:r>
        <w:proofErr w:type="spellEnd"/>
        <w:r w:rsidRPr="006F5DB6">
          <w:rPr>
            <w:rStyle w:val="CommentReference"/>
            <w:rFonts w:hint="eastAsia"/>
            <w:sz w:val="20"/>
          </w:rPr>
          <w:t xml:space="preserve"> Positioning Information Response to the LMF, including the LPHAP Validity Area Cells.</w:t>
        </w:r>
      </w:ins>
    </w:p>
    <w:p w14:paraId="5E5AD7AC" w14:textId="77777777" w:rsidR="00BC673C" w:rsidRPr="00981328" w:rsidRDefault="00BC673C" w:rsidP="00BC673C">
      <w:pPr>
        <w:pStyle w:val="B1"/>
        <w:rPr>
          <w:ins w:id="30" w:author="BL CR" w:date="2023-11-01T17:44:00Z"/>
          <w:rFonts w:eastAsia="SimSun"/>
          <w:lang w:eastAsia="ja-JP"/>
        </w:rPr>
      </w:pPr>
      <w:ins w:id="31" w:author="BL CR" w:date="2023-11-01T17:44:00Z">
        <w:r w:rsidRPr="006F5DB6">
          <w:rPr>
            <w:rStyle w:val="CommentReference"/>
            <w:sz w:val="20"/>
          </w:rPr>
          <w:t>4.</w:t>
        </w:r>
        <w:r w:rsidRPr="006F5DB6">
          <w:rPr>
            <w:rStyle w:val="CommentReference"/>
            <w:sz w:val="20"/>
          </w:rPr>
          <w:tab/>
        </w:r>
        <w:r w:rsidRPr="006F5DB6">
          <w:rPr>
            <w:rStyle w:val="CommentReference"/>
            <w:rFonts w:hint="eastAsia"/>
            <w:sz w:val="20"/>
          </w:rPr>
          <w:t xml:space="preserve">The LMF notifies the </w:t>
        </w:r>
        <w:proofErr w:type="spellStart"/>
        <w:r w:rsidRPr="006F5DB6">
          <w:rPr>
            <w:rStyle w:val="CommentReference"/>
            <w:rFonts w:hint="eastAsia"/>
            <w:sz w:val="20"/>
          </w:rPr>
          <w:t>gNBs</w:t>
        </w:r>
        <w:proofErr w:type="spellEnd"/>
        <w:r w:rsidRPr="006F5DB6">
          <w:rPr>
            <w:rStyle w:val="CommentReference"/>
            <w:rFonts w:hint="eastAsia"/>
            <w:sz w:val="20"/>
          </w:rPr>
          <w:t xml:space="preserve"> within LPHAP validity area cells to reserve the SRS configuration.</w:t>
        </w:r>
      </w:ins>
    </w:p>
    <w:p w14:paraId="5E10D2A0" w14:textId="77777777" w:rsidR="00BC673C" w:rsidRPr="00AF7414" w:rsidRDefault="00BC673C" w:rsidP="00BC673C">
      <w:pPr>
        <w:pStyle w:val="NO"/>
        <w:rPr>
          <w:ins w:id="32" w:author="BL CR" w:date="2023-11-01T17:44:00Z"/>
          <w:rFonts w:eastAsia="SimSun"/>
          <w:color w:val="FF0000"/>
          <w:lang w:eastAsia="zh-CN" w:bidi="ar"/>
        </w:rPr>
      </w:pPr>
      <w:ins w:id="33" w:author="BL CR" w:date="2023-11-01T17:44:00Z">
        <w:r w:rsidRPr="00AF7414">
          <w:rPr>
            <w:rFonts w:eastAsia="SimSun"/>
            <w:color w:val="FF0000"/>
            <w:lang w:eastAsia="zh-CN" w:bidi="ar"/>
          </w:rPr>
          <w:t>Editor’s Note: More details could be further updated according to the future discussion.</w:t>
        </w:r>
      </w:ins>
    </w:p>
    <w:p w14:paraId="466D289B" w14:textId="77777777" w:rsidR="00BC673C" w:rsidRPr="00AF7414" w:rsidRDefault="00BC673C" w:rsidP="00BC673C">
      <w:pPr>
        <w:pStyle w:val="Heading3"/>
        <w:rPr>
          <w:ins w:id="34" w:author="BL CR" w:date="2023-11-01T17:44:00Z"/>
          <w:rFonts w:eastAsiaTheme="minorEastAsia"/>
        </w:rPr>
      </w:pPr>
      <w:ins w:id="35" w:author="BL CR" w:date="2023-11-01T17:44:00Z">
        <w:r w:rsidRPr="00AF7414">
          <w:rPr>
            <w:rFonts w:eastAsiaTheme="minorEastAsia"/>
          </w:rPr>
          <w:t>7.x.3</w:t>
        </w:r>
        <w:bookmarkStart w:id="36" w:name="OLE_LINK3"/>
        <w:bookmarkStart w:id="37" w:name="OLE_LINK4"/>
        <w:r>
          <w:rPr>
            <w:rFonts w:eastAsiaTheme="minorEastAsia"/>
          </w:rPr>
          <w:tab/>
        </w:r>
        <w:r w:rsidRPr="00AF7414">
          <w:rPr>
            <w:rFonts w:eastAsiaTheme="minorEastAsia"/>
          </w:rPr>
          <w:t>Area Specific SRS Resource Update</w:t>
        </w:r>
        <w:bookmarkEnd w:id="36"/>
        <w:bookmarkEnd w:id="37"/>
        <w:r w:rsidRPr="00AF7414">
          <w:rPr>
            <w:rFonts w:eastAsiaTheme="minorEastAsia"/>
          </w:rPr>
          <w:t xml:space="preserve"> Procedure</w:t>
        </w:r>
      </w:ins>
    </w:p>
    <w:p w14:paraId="64BB8C09" w14:textId="77777777" w:rsidR="00BC673C" w:rsidRPr="002E6B68" w:rsidRDefault="00BC673C" w:rsidP="00BC673C">
      <w:pPr>
        <w:rPr>
          <w:ins w:id="38" w:author="BL CR" w:date="2023-11-01T17:44:00Z"/>
          <w:rFonts w:eastAsia="SimSun"/>
          <w:lang w:eastAsia="zh-CN" w:bidi="ar"/>
        </w:rPr>
      </w:pPr>
      <w:ins w:id="39" w:author="BL CR" w:date="2023-11-01T17:44:00Z">
        <w:r w:rsidRPr="002E6B68">
          <w:rPr>
            <w:rFonts w:eastAsia="SimSun"/>
            <w:lang w:eastAsia="zh-CN" w:bidi="ar"/>
          </w:rPr>
          <w:t xml:space="preserve">Figure </w:t>
        </w:r>
        <w:r>
          <w:rPr>
            <w:rFonts w:eastAsia="SimSun" w:hint="eastAsia"/>
            <w:lang w:eastAsia="zh-CN" w:bidi="ar"/>
          </w:rPr>
          <w:t>7.x.3</w:t>
        </w:r>
        <w:r w:rsidRPr="002E6B68">
          <w:rPr>
            <w:rFonts w:eastAsia="SimSun"/>
            <w:lang w:eastAsia="zh-CN" w:bidi="ar"/>
          </w:rPr>
          <w:t xml:space="preserve">-1 shows the </w:t>
        </w:r>
        <w:r>
          <w:rPr>
            <w:rFonts w:eastAsia="SimSun" w:hint="eastAsia"/>
            <w:lang w:eastAsia="zh-CN"/>
          </w:rPr>
          <w:t>A</w:t>
        </w:r>
        <w:r w:rsidRPr="00981328">
          <w:rPr>
            <w:rFonts w:eastAsia="SimSun" w:hint="eastAsia"/>
            <w:lang w:eastAsia="zh-CN" w:bidi="ar"/>
          </w:rPr>
          <w:t xml:space="preserve">rea </w:t>
        </w:r>
        <w:r>
          <w:rPr>
            <w:rFonts w:eastAsia="SimSun" w:hint="eastAsia"/>
            <w:lang w:eastAsia="zh-CN" w:bidi="ar"/>
          </w:rPr>
          <w:t>S</w:t>
        </w:r>
        <w:r w:rsidRPr="00981328">
          <w:rPr>
            <w:rFonts w:eastAsia="SimSun" w:hint="eastAsia"/>
            <w:lang w:eastAsia="zh-CN" w:bidi="ar"/>
          </w:rPr>
          <w:t xml:space="preserve">pecific SRS </w:t>
        </w:r>
        <w:r>
          <w:rPr>
            <w:rFonts w:eastAsia="SimSun" w:hint="eastAsia"/>
            <w:lang w:eastAsia="zh-CN" w:bidi="ar"/>
          </w:rPr>
          <w:t>R</w:t>
        </w:r>
        <w:r w:rsidRPr="00981328">
          <w:rPr>
            <w:rFonts w:eastAsia="SimSun" w:hint="eastAsia"/>
            <w:lang w:eastAsia="zh-CN" w:bidi="ar"/>
          </w:rPr>
          <w:t xml:space="preserve">esource </w:t>
        </w:r>
        <w:r>
          <w:rPr>
            <w:rFonts w:eastAsia="SimSun" w:hint="eastAsia"/>
            <w:lang w:eastAsia="zh-CN" w:bidi="ar"/>
          </w:rPr>
          <w:t>U</w:t>
        </w:r>
        <w:r w:rsidRPr="00981328">
          <w:rPr>
            <w:rFonts w:eastAsia="SimSun" w:hint="eastAsia"/>
            <w:lang w:eastAsia="zh-CN" w:bidi="ar"/>
          </w:rPr>
          <w:t>pdate</w:t>
        </w:r>
        <w:r>
          <w:rPr>
            <w:rFonts w:eastAsia="SimSun" w:hint="eastAsia"/>
            <w:lang w:eastAsia="zh-CN" w:bidi="ar"/>
          </w:rPr>
          <w:t xml:space="preserve"> Procedure.</w:t>
        </w:r>
      </w:ins>
    </w:p>
    <w:p w14:paraId="1BA00A58" w14:textId="77777777" w:rsidR="00BC673C" w:rsidRPr="00FC7AFC" w:rsidRDefault="00BC673C" w:rsidP="00BC673C">
      <w:pPr>
        <w:pStyle w:val="TF"/>
        <w:overflowPunct w:val="0"/>
        <w:autoSpaceDE w:val="0"/>
        <w:autoSpaceDN w:val="0"/>
        <w:adjustRightInd w:val="0"/>
        <w:textAlignment w:val="baseline"/>
        <w:rPr>
          <w:ins w:id="40" w:author="BL CR" w:date="2023-11-01T17:39:00Z"/>
          <w:rFonts w:eastAsia="SimSun"/>
          <w:lang w:eastAsia="ja-JP"/>
        </w:rPr>
      </w:pPr>
      <w:ins w:id="41" w:author="BL CR" w:date="2023-11-01T17:39:00Z">
        <w:r w:rsidRPr="00FC7AFC">
          <w:rPr>
            <w:rFonts w:eastAsia="SimSun"/>
            <w:lang w:eastAsia="ja-JP"/>
          </w:rPr>
          <w:object w:dxaOrig="12136" w:dyaOrig="7206" w14:anchorId="1AD816F9">
            <v:shape id="_x0000_i1032" type="#_x0000_t75" style="width:458.25pt;height:271.5pt" o:ole="">
              <v:imagedata r:id="rId25" o:title=""/>
            </v:shape>
            <o:OLEObject Type="Embed" ProgID="Visio.Drawing.11" ShapeID="_x0000_i1032" DrawAspect="Content" ObjectID="_1760366296" r:id="rId26"/>
          </w:object>
        </w:r>
        <w:r w:rsidRPr="00FC7AFC">
          <w:rPr>
            <w:rFonts w:eastAsia="SimSun" w:hint="eastAsia"/>
            <w:lang w:eastAsia="ja-JP"/>
          </w:rPr>
          <w:t>Figure 7.x.3</w:t>
        </w:r>
        <w:r w:rsidRPr="00FC7AFC">
          <w:rPr>
            <w:rFonts w:eastAsia="SimSun"/>
            <w:lang w:eastAsia="ja-JP"/>
          </w:rPr>
          <w:t>-1</w:t>
        </w:r>
        <w:r w:rsidRPr="00FC7AFC">
          <w:rPr>
            <w:rFonts w:eastAsia="SimSun" w:hint="eastAsia"/>
            <w:lang w:eastAsia="ja-JP"/>
          </w:rPr>
          <w:t xml:space="preserve">: Area Specific SRS Resource Update Procedure </w:t>
        </w:r>
      </w:ins>
    </w:p>
    <w:p w14:paraId="65B98704" w14:textId="77777777" w:rsidR="00BC673C" w:rsidRDefault="00BC673C" w:rsidP="00BC673C">
      <w:pPr>
        <w:pStyle w:val="B1"/>
        <w:rPr>
          <w:ins w:id="42" w:author="BL CR" w:date="2023-11-01T17:39:00Z"/>
          <w:rFonts w:eastAsia="SimSun"/>
          <w:lang w:eastAsia="zh-CN"/>
        </w:rPr>
      </w:pPr>
      <w:ins w:id="43" w:author="BL CR" w:date="2023-11-01T17:39:00Z">
        <w:r>
          <w:rPr>
            <w:rFonts w:eastAsia="SimSun"/>
            <w:lang w:eastAsia="zh-CN"/>
          </w:rPr>
          <w:t>0.</w:t>
        </w:r>
        <w:r>
          <w:rPr>
            <w:rFonts w:eastAsia="SimSun"/>
            <w:lang w:eastAsia="zh-CN"/>
          </w:rPr>
          <w:tab/>
          <w:t>T</w:t>
        </w:r>
        <w:r>
          <w:rPr>
            <w:rFonts w:eastAsia="SimSun" w:hint="eastAsia"/>
            <w:lang w:eastAsia="zh-CN"/>
          </w:rPr>
          <w:t>he UE in RRC_INACTIVE is configured with an area specific SRS configuration.</w:t>
        </w:r>
      </w:ins>
    </w:p>
    <w:p w14:paraId="197D955F" w14:textId="77777777" w:rsidR="00BC673C" w:rsidRDefault="00BC673C" w:rsidP="00BC673C">
      <w:pPr>
        <w:pStyle w:val="B1"/>
        <w:rPr>
          <w:ins w:id="44" w:author="BL CR" w:date="2023-11-01T17:39:00Z"/>
          <w:rFonts w:eastAsia="SimSun"/>
          <w:lang w:eastAsia="zh-CN"/>
        </w:rPr>
      </w:pPr>
      <w:ins w:id="45" w:author="BL CR" w:date="2023-11-01T17:39:00Z">
        <w:r>
          <w:rPr>
            <w:rFonts w:eastAsia="SimSun"/>
            <w:lang w:eastAsia="zh-CN"/>
          </w:rPr>
          <w:t>1.</w:t>
        </w:r>
        <w:r>
          <w:rPr>
            <w:rFonts w:eastAsia="SimSun"/>
            <w:lang w:eastAsia="zh-CN"/>
          </w:rPr>
          <w:tab/>
        </w:r>
        <w:r>
          <w:rPr>
            <w:rFonts w:eastAsia="SimSun" w:hint="eastAsia"/>
            <w:lang w:eastAsia="zh-CN"/>
          </w:rPr>
          <w:t>When UE moves out of the configured validity area, it request for new SRS resource.</w:t>
        </w:r>
      </w:ins>
    </w:p>
    <w:p w14:paraId="68520A8A" w14:textId="77777777" w:rsidR="00BC673C" w:rsidRPr="00AF7414" w:rsidRDefault="00BC673C" w:rsidP="00BC673C">
      <w:pPr>
        <w:pStyle w:val="B1"/>
        <w:rPr>
          <w:ins w:id="46" w:author="BL CR" w:date="2023-11-01T17:42:00Z"/>
          <w:rFonts w:eastAsia="SimSun"/>
          <w:color w:val="FF0000"/>
          <w:lang w:eastAsia="zh-CN" w:bidi="ar"/>
        </w:rPr>
      </w:pPr>
      <w:ins w:id="47" w:author="BL CR" w:date="2023-11-01T17:42:00Z">
        <w:r w:rsidRPr="00AF7414">
          <w:rPr>
            <w:rFonts w:eastAsia="SimSun"/>
            <w:color w:val="FF0000"/>
            <w:lang w:eastAsia="zh-CN" w:bidi="ar"/>
          </w:rPr>
          <w:t>Editor’s Note: FFS on the UE behaviour, taking RAN2 agreement into account.</w:t>
        </w:r>
      </w:ins>
    </w:p>
    <w:p w14:paraId="5D467B15" w14:textId="77777777" w:rsidR="00BC673C" w:rsidRPr="00DB585E" w:rsidRDefault="00BC673C" w:rsidP="00BC673C">
      <w:pPr>
        <w:pStyle w:val="B1"/>
        <w:rPr>
          <w:ins w:id="48" w:author="BL CR" w:date="2023-11-01T17:39:00Z"/>
          <w:rFonts w:eastAsia="SimSun"/>
          <w:lang w:eastAsia="zh-CN"/>
        </w:rPr>
      </w:pPr>
      <w:ins w:id="49" w:author="BL CR" w:date="2023-11-01T17:39:00Z">
        <w:r w:rsidRPr="00DB585E">
          <w:rPr>
            <w:rFonts w:eastAsia="SimSun"/>
            <w:lang w:eastAsia="zh-CN"/>
          </w:rPr>
          <w:t>2.</w:t>
        </w:r>
        <w:r w:rsidRPr="00DB585E">
          <w:rPr>
            <w:rFonts w:eastAsia="SimSun"/>
            <w:lang w:eastAsia="zh-CN"/>
          </w:rPr>
          <w:tab/>
          <w:t>T</w:t>
        </w:r>
        <w:r w:rsidRPr="00DB585E">
          <w:rPr>
            <w:rFonts w:eastAsia="SimSun" w:hint="eastAsia"/>
            <w:lang w:eastAsia="zh-CN"/>
          </w:rPr>
          <w:t>he gNB which receives the request from UE triggers the Retrieve UE Context procedure, and indicate new SRS is requested.</w:t>
        </w:r>
      </w:ins>
    </w:p>
    <w:p w14:paraId="23B52271" w14:textId="77777777" w:rsidR="00BC673C" w:rsidRPr="00AF7414" w:rsidRDefault="00BC673C" w:rsidP="00BC673C">
      <w:pPr>
        <w:pStyle w:val="B1"/>
        <w:rPr>
          <w:ins w:id="50" w:author="BL CR" w:date="2023-11-01T17:43:00Z"/>
          <w:rFonts w:eastAsia="SimSun"/>
          <w:color w:val="FF0000"/>
          <w:lang w:eastAsia="zh-CN" w:bidi="ar"/>
        </w:rPr>
      </w:pPr>
      <w:ins w:id="51" w:author="BL CR" w:date="2023-11-01T17:43:00Z">
        <w:r w:rsidRPr="00AF7414">
          <w:rPr>
            <w:rFonts w:eastAsia="SimSun"/>
            <w:color w:val="FF0000"/>
            <w:lang w:eastAsia="zh-CN" w:bidi="ar"/>
          </w:rPr>
          <w:t>Editor’s Note: FFS on whether the new cause value or indicator is needed in the Retrieve UE Context Request.</w:t>
        </w:r>
      </w:ins>
    </w:p>
    <w:p w14:paraId="5DFBCB95" w14:textId="77777777" w:rsidR="00BC673C" w:rsidRPr="00DB585E" w:rsidRDefault="00BC673C" w:rsidP="00BC673C">
      <w:pPr>
        <w:pStyle w:val="B1"/>
        <w:rPr>
          <w:ins w:id="52" w:author="BL CR" w:date="2023-11-01T17:39:00Z"/>
          <w:rFonts w:eastAsia="SimSun"/>
          <w:lang w:eastAsia="zh-CN"/>
        </w:rPr>
      </w:pPr>
      <w:ins w:id="53" w:author="BL CR" w:date="2023-11-01T17:39:00Z">
        <w:r w:rsidRPr="00DB585E">
          <w:rPr>
            <w:rFonts w:eastAsia="SimSun"/>
            <w:lang w:eastAsia="zh-CN"/>
          </w:rPr>
          <w:t>3.</w:t>
        </w:r>
        <w:r w:rsidRPr="00DB585E">
          <w:rPr>
            <w:rFonts w:eastAsia="SimSun"/>
            <w:lang w:eastAsia="zh-CN"/>
          </w:rPr>
          <w:tab/>
          <w:t>T</w:t>
        </w:r>
        <w:r w:rsidRPr="00DB585E">
          <w:rPr>
            <w:rFonts w:eastAsia="SimSun" w:hint="eastAsia"/>
            <w:lang w:eastAsia="zh-CN"/>
          </w:rPr>
          <w:t>he last serving gNB notifies the LMF the UE is moves out of the validity area by providing the new Cell ID where the UE resumes from.</w:t>
        </w:r>
      </w:ins>
    </w:p>
    <w:p w14:paraId="646ABC3B" w14:textId="77777777" w:rsidR="00BC673C" w:rsidRPr="00AF7414" w:rsidRDefault="00BC673C" w:rsidP="00BC673C">
      <w:pPr>
        <w:pStyle w:val="B1"/>
        <w:rPr>
          <w:ins w:id="54" w:author="BL CR" w:date="2023-11-01T17:43:00Z"/>
          <w:rFonts w:eastAsia="SimSun"/>
          <w:color w:val="FF0000"/>
          <w:lang w:eastAsia="zh-CN" w:bidi="ar"/>
        </w:rPr>
      </w:pPr>
      <w:ins w:id="55" w:author="BL CR" w:date="2023-11-01T17:43:00Z">
        <w:r w:rsidRPr="00AF7414">
          <w:rPr>
            <w:rFonts w:eastAsia="SimSun"/>
            <w:color w:val="FF0000"/>
            <w:lang w:eastAsia="zh-CN" w:bidi="ar"/>
          </w:rPr>
          <w:t>Editor’s Note: FFS on which node to send Positioning Information Update to the LMF.</w:t>
        </w:r>
      </w:ins>
    </w:p>
    <w:p w14:paraId="54163951" w14:textId="77777777" w:rsidR="00BC673C" w:rsidRPr="00DB585E" w:rsidRDefault="00BC673C" w:rsidP="00BC673C">
      <w:pPr>
        <w:pStyle w:val="B1"/>
        <w:rPr>
          <w:ins w:id="56" w:author="BL CR" w:date="2023-11-01T17:39:00Z"/>
          <w:rFonts w:eastAsia="SimSun"/>
          <w:lang w:eastAsia="zh-CN"/>
        </w:rPr>
      </w:pPr>
      <w:ins w:id="57" w:author="BL CR" w:date="2023-11-01T17:39:00Z">
        <w:r w:rsidRPr="00DB585E">
          <w:rPr>
            <w:rFonts w:eastAsia="SimSun"/>
            <w:lang w:eastAsia="zh-CN"/>
          </w:rPr>
          <w:t>4.</w:t>
        </w:r>
        <w:r w:rsidRPr="00DB585E">
          <w:rPr>
            <w:rFonts w:eastAsia="SimSun"/>
            <w:lang w:eastAsia="zh-CN"/>
          </w:rPr>
          <w:tab/>
          <w:t>T</w:t>
        </w:r>
        <w:r w:rsidRPr="00DB585E">
          <w:rPr>
            <w:rFonts w:eastAsia="SimSun" w:hint="eastAsia"/>
            <w:lang w:eastAsia="zh-CN"/>
          </w:rPr>
          <w:t>he last serving gNB relocate the full UE context to the new gNB.</w:t>
        </w:r>
      </w:ins>
    </w:p>
    <w:p w14:paraId="73A1BCE7" w14:textId="77777777" w:rsidR="00BC673C" w:rsidRPr="00DB585E" w:rsidRDefault="00BC673C" w:rsidP="00BC673C">
      <w:pPr>
        <w:pStyle w:val="B1"/>
        <w:rPr>
          <w:ins w:id="58" w:author="BL CR" w:date="2023-11-01T17:39:00Z"/>
          <w:rFonts w:eastAsia="SimSun"/>
          <w:lang w:eastAsia="zh-CN"/>
        </w:rPr>
      </w:pPr>
      <w:ins w:id="59" w:author="BL CR" w:date="2023-11-01T17:39:00Z">
        <w:r w:rsidRPr="00DB585E">
          <w:rPr>
            <w:rFonts w:eastAsia="SimSun"/>
            <w:lang w:eastAsia="zh-CN"/>
          </w:rPr>
          <w:t>5.</w:t>
        </w:r>
        <w:r w:rsidRPr="00DB585E">
          <w:rPr>
            <w:rFonts w:eastAsia="SimSun"/>
            <w:lang w:eastAsia="zh-CN"/>
          </w:rPr>
          <w:tab/>
        </w:r>
        <w:r w:rsidRPr="00DB585E">
          <w:rPr>
            <w:rFonts w:eastAsia="SimSun" w:hint="eastAsia"/>
            <w:lang w:eastAsia="zh-CN"/>
          </w:rPr>
          <w:t>The receiving gNB triggers the Path Switch Request procedure towards the AMF.</w:t>
        </w:r>
      </w:ins>
    </w:p>
    <w:p w14:paraId="1ED8DA03" w14:textId="77777777" w:rsidR="00BC673C" w:rsidRPr="00DB585E" w:rsidRDefault="00BC673C" w:rsidP="00BC673C">
      <w:pPr>
        <w:pStyle w:val="B1"/>
        <w:rPr>
          <w:ins w:id="60" w:author="BL CR" w:date="2023-11-01T17:39:00Z"/>
          <w:rFonts w:eastAsia="SimSun"/>
          <w:lang w:eastAsia="zh-CN"/>
        </w:rPr>
      </w:pPr>
      <w:ins w:id="61" w:author="BL CR" w:date="2023-11-01T17:39:00Z">
        <w:r w:rsidRPr="00DB585E">
          <w:rPr>
            <w:rFonts w:eastAsia="SimSun"/>
            <w:lang w:eastAsia="zh-CN"/>
          </w:rPr>
          <w:t>6.</w:t>
        </w:r>
        <w:r w:rsidRPr="00DB585E">
          <w:rPr>
            <w:rFonts w:eastAsia="SimSun"/>
            <w:lang w:eastAsia="zh-CN"/>
          </w:rPr>
          <w:tab/>
        </w:r>
        <w:r w:rsidRPr="00DB585E">
          <w:rPr>
            <w:rFonts w:eastAsia="SimSun" w:hint="eastAsia"/>
            <w:lang w:eastAsia="zh-CN"/>
          </w:rPr>
          <w:t>AMF response with the Path Switch Request Acknowledge.</w:t>
        </w:r>
      </w:ins>
    </w:p>
    <w:p w14:paraId="6FED782B" w14:textId="77777777" w:rsidR="00BC673C" w:rsidRPr="00AF7414" w:rsidRDefault="00BC673C" w:rsidP="00BC673C">
      <w:pPr>
        <w:pStyle w:val="B1"/>
        <w:rPr>
          <w:ins w:id="62" w:author="BL CR" w:date="2023-11-01T17:43:00Z"/>
          <w:rFonts w:eastAsia="SimSun"/>
        </w:rPr>
      </w:pPr>
      <w:ins w:id="63" w:author="BL CR" w:date="2023-11-01T17:43:00Z">
        <w:r w:rsidRPr="00AF7414">
          <w:rPr>
            <w:rFonts w:eastAsia="SimSun"/>
          </w:rPr>
          <w:t>7.</w:t>
        </w:r>
        <w:r w:rsidRPr="00AF7414">
          <w:rPr>
            <w:rFonts w:eastAsia="SimSun"/>
          </w:rPr>
          <w:tab/>
          <w:t xml:space="preserve">The LMF indicates the receiving gNB to allocate new SRS resource for the UE. If </w:t>
        </w:r>
        <w:r w:rsidRPr="00DB585E">
          <w:rPr>
            <w:rFonts w:hint="eastAsia"/>
          </w:rPr>
          <w:t xml:space="preserve">LPHAP </w:t>
        </w:r>
        <w:r w:rsidRPr="00AF7414">
          <w:rPr>
            <w:rFonts w:eastAsiaTheme="minorEastAsia"/>
          </w:rPr>
          <w:t>a</w:t>
        </w:r>
        <w:r w:rsidRPr="00DB585E">
          <w:rPr>
            <w:rFonts w:hint="eastAsia"/>
          </w:rPr>
          <w:t>ssistance info</w:t>
        </w:r>
        <w:r w:rsidRPr="00AF7414">
          <w:rPr>
            <w:rFonts w:eastAsiaTheme="minorEastAsia"/>
          </w:rPr>
          <w:t xml:space="preserve"> is included</w:t>
        </w:r>
        <w:r w:rsidRPr="00DB585E">
          <w:rPr>
            <w:rFonts w:hint="eastAsia"/>
          </w:rPr>
          <w:t xml:space="preserve"> in the </w:t>
        </w:r>
        <w:r w:rsidRPr="00DB585E">
          <w:t>Requested SRS Transmission Characteristics</w:t>
        </w:r>
        <w:r w:rsidRPr="00AF7414">
          <w:rPr>
            <w:rFonts w:eastAsia="SimSun"/>
          </w:rPr>
          <w:t xml:space="preserve">, the Area Specific SRS Resource Allocation Procedure as specified in section 7.x.2 is applied. Or else, the legacy SRS allocation procedure is applied. </w:t>
        </w:r>
      </w:ins>
    </w:p>
    <w:p w14:paraId="5DFB53B8" w14:textId="77777777" w:rsidR="00BC673C" w:rsidRPr="00DB585E" w:rsidRDefault="00BC673C" w:rsidP="00BC673C">
      <w:pPr>
        <w:pStyle w:val="B1"/>
        <w:rPr>
          <w:ins w:id="64" w:author="BL CR" w:date="2023-11-01T17:39:00Z"/>
          <w:rFonts w:eastAsia="SimSun"/>
          <w:lang w:eastAsia="zh-CN"/>
        </w:rPr>
      </w:pPr>
      <w:ins w:id="65" w:author="BL CR" w:date="2023-11-01T17:39:00Z">
        <w:r w:rsidRPr="00DB585E">
          <w:rPr>
            <w:rFonts w:eastAsia="SimSun"/>
            <w:lang w:eastAsia="zh-CN"/>
          </w:rPr>
          <w:t>8.</w:t>
        </w:r>
        <w:r w:rsidRPr="00DB585E">
          <w:rPr>
            <w:rFonts w:eastAsia="SimSun"/>
            <w:lang w:eastAsia="zh-CN"/>
          </w:rPr>
          <w:tab/>
        </w:r>
        <w:r w:rsidRPr="00DB585E">
          <w:rPr>
            <w:rFonts w:eastAsia="SimSun" w:hint="eastAsia"/>
            <w:lang w:eastAsia="zh-CN"/>
          </w:rPr>
          <w:t>The receiving gNB indicates the last serving gNB to release the UE context.</w:t>
        </w:r>
      </w:ins>
    </w:p>
    <w:p w14:paraId="320B1B3E" w14:textId="77777777" w:rsidR="00BC673C" w:rsidRPr="00AF7414" w:rsidRDefault="00BC673C" w:rsidP="00BC673C">
      <w:pPr>
        <w:pStyle w:val="B1"/>
        <w:rPr>
          <w:ins w:id="66" w:author="BL CR" w:date="2023-11-01T17:43:00Z"/>
          <w:rFonts w:eastAsia="SimSun"/>
          <w:color w:val="FF0000"/>
          <w:lang w:eastAsia="zh-CN" w:bidi="ar"/>
        </w:rPr>
      </w:pPr>
      <w:ins w:id="67" w:author="BL CR" w:date="2023-11-01T17:43:00Z">
        <w:r w:rsidRPr="00AF7414">
          <w:rPr>
            <w:rFonts w:eastAsia="SimSun"/>
            <w:color w:val="FF0000"/>
            <w:lang w:eastAsia="zh-CN" w:bidi="ar"/>
          </w:rPr>
          <w:t>Editor’s Note: More details could be further updated according to the future discussion.</w:t>
        </w:r>
      </w:ins>
    </w:p>
    <w:p w14:paraId="5E124945" w14:textId="77777777" w:rsidR="00BC673C" w:rsidRDefault="00BC673C" w:rsidP="00976E26">
      <w:pPr>
        <w:rPr>
          <w:noProof/>
        </w:rPr>
      </w:pPr>
    </w:p>
    <w:p w14:paraId="6B55F2B5" w14:textId="1DDE007C" w:rsidR="00024943" w:rsidRPr="00976E26" w:rsidRDefault="00B3166B" w:rsidP="00976E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2"/>
      <w:bookmarkEnd w:id="3"/>
      <w:bookmarkEnd w:id="4"/>
      <w:bookmarkEnd w:id="5"/>
      <w:bookmarkEnd w:id="6"/>
    </w:p>
    <w:sectPr w:rsidR="00024943" w:rsidRPr="00976E2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FEBA0" w14:textId="77777777" w:rsidR="000903FA" w:rsidRDefault="000903FA">
      <w:r>
        <w:separator/>
      </w:r>
    </w:p>
  </w:endnote>
  <w:endnote w:type="continuationSeparator" w:id="0">
    <w:p w14:paraId="5AC50BDF" w14:textId="77777777" w:rsidR="000903FA" w:rsidRDefault="00090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133A5" w14:textId="77777777" w:rsidR="000903FA" w:rsidRDefault="000903FA">
      <w:r>
        <w:separator/>
      </w:r>
    </w:p>
  </w:footnote>
  <w:footnote w:type="continuationSeparator" w:id="0">
    <w:p w14:paraId="3917E014" w14:textId="77777777" w:rsidR="000903FA" w:rsidRDefault="00090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CE6"/>
    <w:multiLevelType w:val="hybridMultilevel"/>
    <w:tmpl w:val="32ECDD6A"/>
    <w:lvl w:ilvl="0" w:tplc="90FCA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60846248"/>
    <w:multiLevelType w:val="hybridMultilevel"/>
    <w:tmpl w:val="8AF45CA6"/>
    <w:lvl w:ilvl="0" w:tplc="53E6109C">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69957937">
    <w:abstractNumId w:val="3"/>
  </w:num>
  <w:num w:numId="2" w16cid:durableId="888300214">
    <w:abstractNumId w:val="6"/>
  </w:num>
  <w:num w:numId="3" w16cid:durableId="1365599719">
    <w:abstractNumId w:val="4"/>
  </w:num>
  <w:num w:numId="4" w16cid:durableId="1259291840">
    <w:abstractNumId w:val="1"/>
  </w:num>
  <w:num w:numId="5" w16cid:durableId="866989982">
    <w:abstractNumId w:val="0"/>
  </w:num>
  <w:num w:numId="6" w16cid:durableId="1431775353">
    <w:abstractNumId w:val="2"/>
  </w:num>
  <w:num w:numId="7" w16cid:durableId="6196531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 CR">
    <w15:presenceInfo w15:providerId="None" w15:userId="BL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9C"/>
    <w:rsid w:val="00022E4A"/>
    <w:rsid w:val="00024943"/>
    <w:rsid w:val="000271AC"/>
    <w:rsid w:val="00055F63"/>
    <w:rsid w:val="00066692"/>
    <w:rsid w:val="00067CAC"/>
    <w:rsid w:val="00073A96"/>
    <w:rsid w:val="000903FA"/>
    <w:rsid w:val="00093D57"/>
    <w:rsid w:val="000A248D"/>
    <w:rsid w:val="000A6394"/>
    <w:rsid w:val="000B7FED"/>
    <w:rsid w:val="000C038A"/>
    <w:rsid w:val="000C6598"/>
    <w:rsid w:val="000D027A"/>
    <w:rsid w:val="000D195F"/>
    <w:rsid w:val="000D44B3"/>
    <w:rsid w:val="000E231E"/>
    <w:rsid w:val="000E4840"/>
    <w:rsid w:val="0010033A"/>
    <w:rsid w:val="0011519E"/>
    <w:rsid w:val="00133F17"/>
    <w:rsid w:val="00140976"/>
    <w:rsid w:val="00145D43"/>
    <w:rsid w:val="001575B8"/>
    <w:rsid w:val="00192C46"/>
    <w:rsid w:val="00195BCA"/>
    <w:rsid w:val="001A08B3"/>
    <w:rsid w:val="001A61ED"/>
    <w:rsid w:val="001A7B60"/>
    <w:rsid w:val="001B12EB"/>
    <w:rsid w:val="001B52F0"/>
    <w:rsid w:val="001B7A65"/>
    <w:rsid w:val="001D3CB2"/>
    <w:rsid w:val="001E41F3"/>
    <w:rsid w:val="001E6CFD"/>
    <w:rsid w:val="001F1D84"/>
    <w:rsid w:val="00217145"/>
    <w:rsid w:val="002275A6"/>
    <w:rsid w:val="0026004D"/>
    <w:rsid w:val="002640DD"/>
    <w:rsid w:val="00274D1A"/>
    <w:rsid w:val="00275D12"/>
    <w:rsid w:val="002846B2"/>
    <w:rsid w:val="00284FEB"/>
    <w:rsid w:val="002860C4"/>
    <w:rsid w:val="002931DC"/>
    <w:rsid w:val="002A6C0D"/>
    <w:rsid w:val="002B5741"/>
    <w:rsid w:val="002D1C81"/>
    <w:rsid w:val="002E472E"/>
    <w:rsid w:val="002F0871"/>
    <w:rsid w:val="002F6C50"/>
    <w:rsid w:val="00305409"/>
    <w:rsid w:val="00340614"/>
    <w:rsid w:val="00354A03"/>
    <w:rsid w:val="00357BC8"/>
    <w:rsid w:val="003609EF"/>
    <w:rsid w:val="0036231A"/>
    <w:rsid w:val="003741EE"/>
    <w:rsid w:val="00374DD4"/>
    <w:rsid w:val="00394776"/>
    <w:rsid w:val="0039784E"/>
    <w:rsid w:val="003A01C6"/>
    <w:rsid w:val="003C44F4"/>
    <w:rsid w:val="003E1A36"/>
    <w:rsid w:val="003F3C0B"/>
    <w:rsid w:val="003F5AD9"/>
    <w:rsid w:val="00410371"/>
    <w:rsid w:val="004242F1"/>
    <w:rsid w:val="004B75B7"/>
    <w:rsid w:val="004C3E34"/>
    <w:rsid w:val="004D78E6"/>
    <w:rsid w:val="005141D9"/>
    <w:rsid w:val="0051580D"/>
    <w:rsid w:val="005222EF"/>
    <w:rsid w:val="005421D4"/>
    <w:rsid w:val="00547111"/>
    <w:rsid w:val="00570006"/>
    <w:rsid w:val="00575C3C"/>
    <w:rsid w:val="00592D74"/>
    <w:rsid w:val="005D64B9"/>
    <w:rsid w:val="005E2C44"/>
    <w:rsid w:val="005E36BD"/>
    <w:rsid w:val="005F0419"/>
    <w:rsid w:val="00621188"/>
    <w:rsid w:val="006257ED"/>
    <w:rsid w:val="00653DE4"/>
    <w:rsid w:val="00655692"/>
    <w:rsid w:val="00663FAD"/>
    <w:rsid w:val="00665C47"/>
    <w:rsid w:val="00695808"/>
    <w:rsid w:val="00695B53"/>
    <w:rsid w:val="006A1E8A"/>
    <w:rsid w:val="006A5C79"/>
    <w:rsid w:val="006B2AB4"/>
    <w:rsid w:val="006B46FB"/>
    <w:rsid w:val="006B4ED4"/>
    <w:rsid w:val="006E21FB"/>
    <w:rsid w:val="00710DB2"/>
    <w:rsid w:val="0075225C"/>
    <w:rsid w:val="007678A2"/>
    <w:rsid w:val="00772AB4"/>
    <w:rsid w:val="007747CD"/>
    <w:rsid w:val="007751E2"/>
    <w:rsid w:val="00792342"/>
    <w:rsid w:val="007977A8"/>
    <w:rsid w:val="007B359C"/>
    <w:rsid w:val="007B512A"/>
    <w:rsid w:val="007C2097"/>
    <w:rsid w:val="007D6A07"/>
    <w:rsid w:val="007F21D8"/>
    <w:rsid w:val="007F7259"/>
    <w:rsid w:val="008040A8"/>
    <w:rsid w:val="00825437"/>
    <w:rsid w:val="008279FA"/>
    <w:rsid w:val="00834725"/>
    <w:rsid w:val="00853C1E"/>
    <w:rsid w:val="008626E7"/>
    <w:rsid w:val="00866A6F"/>
    <w:rsid w:val="00867D59"/>
    <w:rsid w:val="00870EE7"/>
    <w:rsid w:val="008754E5"/>
    <w:rsid w:val="008863B9"/>
    <w:rsid w:val="008A45A6"/>
    <w:rsid w:val="008B67EB"/>
    <w:rsid w:val="008B70E7"/>
    <w:rsid w:val="008D1044"/>
    <w:rsid w:val="008D3CCC"/>
    <w:rsid w:val="008E418E"/>
    <w:rsid w:val="008E79FE"/>
    <w:rsid w:val="008F3789"/>
    <w:rsid w:val="008F686C"/>
    <w:rsid w:val="00901083"/>
    <w:rsid w:val="009148DE"/>
    <w:rsid w:val="00915C06"/>
    <w:rsid w:val="00941E30"/>
    <w:rsid w:val="009521C6"/>
    <w:rsid w:val="00976E26"/>
    <w:rsid w:val="009777D9"/>
    <w:rsid w:val="009819E9"/>
    <w:rsid w:val="00981B14"/>
    <w:rsid w:val="00991B88"/>
    <w:rsid w:val="009A0BFA"/>
    <w:rsid w:val="009A5753"/>
    <w:rsid w:val="009A579D"/>
    <w:rsid w:val="009A7A36"/>
    <w:rsid w:val="009B53F3"/>
    <w:rsid w:val="009E3297"/>
    <w:rsid w:val="009F734F"/>
    <w:rsid w:val="00A246B6"/>
    <w:rsid w:val="00A34C18"/>
    <w:rsid w:val="00A42E62"/>
    <w:rsid w:val="00A4345F"/>
    <w:rsid w:val="00A47E70"/>
    <w:rsid w:val="00A5079E"/>
    <w:rsid w:val="00A50CF0"/>
    <w:rsid w:val="00A57732"/>
    <w:rsid w:val="00A744BB"/>
    <w:rsid w:val="00A7671C"/>
    <w:rsid w:val="00A8504E"/>
    <w:rsid w:val="00A9521F"/>
    <w:rsid w:val="00AA2CBC"/>
    <w:rsid w:val="00AA3F7D"/>
    <w:rsid w:val="00AA4667"/>
    <w:rsid w:val="00AC5820"/>
    <w:rsid w:val="00AD1CD8"/>
    <w:rsid w:val="00B02F3A"/>
    <w:rsid w:val="00B258BB"/>
    <w:rsid w:val="00B30BD1"/>
    <w:rsid w:val="00B3166B"/>
    <w:rsid w:val="00B67B97"/>
    <w:rsid w:val="00B748A9"/>
    <w:rsid w:val="00B94E5B"/>
    <w:rsid w:val="00B968C8"/>
    <w:rsid w:val="00B97878"/>
    <w:rsid w:val="00BA3EC5"/>
    <w:rsid w:val="00BA51D9"/>
    <w:rsid w:val="00BA569D"/>
    <w:rsid w:val="00BB5DFC"/>
    <w:rsid w:val="00BC673C"/>
    <w:rsid w:val="00BD279D"/>
    <w:rsid w:val="00BD6BB8"/>
    <w:rsid w:val="00BE27AC"/>
    <w:rsid w:val="00C06DFE"/>
    <w:rsid w:val="00C35908"/>
    <w:rsid w:val="00C47D3D"/>
    <w:rsid w:val="00C66BA2"/>
    <w:rsid w:val="00C870F6"/>
    <w:rsid w:val="00C95985"/>
    <w:rsid w:val="00CC5026"/>
    <w:rsid w:val="00CC68D0"/>
    <w:rsid w:val="00D03F9A"/>
    <w:rsid w:val="00D06D51"/>
    <w:rsid w:val="00D2292F"/>
    <w:rsid w:val="00D24991"/>
    <w:rsid w:val="00D47195"/>
    <w:rsid w:val="00D50255"/>
    <w:rsid w:val="00D5679D"/>
    <w:rsid w:val="00D645CC"/>
    <w:rsid w:val="00D66520"/>
    <w:rsid w:val="00D84AE9"/>
    <w:rsid w:val="00D93327"/>
    <w:rsid w:val="00DA79A9"/>
    <w:rsid w:val="00DB1477"/>
    <w:rsid w:val="00DB585E"/>
    <w:rsid w:val="00DC05E5"/>
    <w:rsid w:val="00DC6D58"/>
    <w:rsid w:val="00DE34CF"/>
    <w:rsid w:val="00DE39AC"/>
    <w:rsid w:val="00DF30F1"/>
    <w:rsid w:val="00DF518C"/>
    <w:rsid w:val="00E12B04"/>
    <w:rsid w:val="00E13F3D"/>
    <w:rsid w:val="00E31A52"/>
    <w:rsid w:val="00E34898"/>
    <w:rsid w:val="00E419A3"/>
    <w:rsid w:val="00E526BC"/>
    <w:rsid w:val="00E56678"/>
    <w:rsid w:val="00E65556"/>
    <w:rsid w:val="00E76586"/>
    <w:rsid w:val="00E856A2"/>
    <w:rsid w:val="00EA1FBE"/>
    <w:rsid w:val="00EB09B7"/>
    <w:rsid w:val="00EC7CFB"/>
    <w:rsid w:val="00EE7D7C"/>
    <w:rsid w:val="00EF545B"/>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FChar">
    <w:name w:val="TF Char"/>
    <w:link w:val="TF"/>
    <w:qFormat/>
    <w:rsid w:val="00695B53"/>
    <w:rPr>
      <w:rFonts w:ascii="Arial" w:hAnsi="Arial"/>
      <w:b/>
      <w:lang w:val="en-GB" w:eastAsia="en-US"/>
    </w:rPr>
  </w:style>
  <w:style w:type="character" w:customStyle="1" w:styleId="NOZchn">
    <w:name w:val="NO Zchn"/>
    <w:link w:val="NO"/>
    <w:qFormat/>
    <w:rsid w:val="00695B53"/>
    <w:rPr>
      <w:rFonts w:ascii="Times New Roman" w:hAnsi="Times New Roman"/>
      <w:lang w:val="en-GB" w:eastAsia="en-US"/>
    </w:rPr>
  </w:style>
  <w:style w:type="character" w:customStyle="1" w:styleId="CommentTextChar">
    <w:name w:val="Comment Text Char"/>
    <w:link w:val="CommentText"/>
    <w:qFormat/>
    <w:rsid w:val="00695B53"/>
    <w:rPr>
      <w:rFonts w:ascii="Times New Roman" w:hAnsi="Times New Roman"/>
      <w:lang w:val="en-GB" w:eastAsia="en-US"/>
    </w:rPr>
  </w:style>
  <w:style w:type="character" w:customStyle="1" w:styleId="B1Char">
    <w:name w:val="B1 Char"/>
    <w:link w:val="B1"/>
    <w:qFormat/>
    <w:rsid w:val="00695B53"/>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Text1"/>
    <w:basedOn w:val="Normal"/>
    <w:link w:val="BodyTextChar"/>
    <w:qFormat/>
    <w:rsid w:val="00976E26"/>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76E26"/>
    <w:rPr>
      <w:rFonts w:ascii="Times New Roman" w:eastAsia="MS Mincho" w:hAnsi="Times New Roman"/>
      <w:szCs w:val="24"/>
      <w:lang w:val="x-none"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76E26"/>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976E26"/>
    <w:rPr>
      <w:rFonts w:ascii="Times New Roman" w:eastAsia="SimSun"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2.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3.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4.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809</Words>
  <Characters>4616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BL CR</cp:lastModifiedBy>
  <cp:revision>11</cp:revision>
  <cp:lastPrinted>1900-01-01T06:00:00Z</cp:lastPrinted>
  <dcterms:created xsi:type="dcterms:W3CDTF">2023-09-06T11:07:00Z</dcterms:created>
  <dcterms:modified xsi:type="dcterms:W3CDTF">2023-11-01T22:45:00Z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